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40D5" w14:textId="77777777" w:rsidR="000A0BF5" w:rsidRDefault="000A0BF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021EE98" w14:textId="77777777" w:rsidR="000A0BF5" w:rsidRPr="00692A45" w:rsidRDefault="000A0BF5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tutor</w:t>
      </w:r>
      <w:r w:rsidRPr="00692A45">
        <w:t>)</w:t>
      </w:r>
    </w:p>
    <w:p w14:paraId="50CAEE12" w14:textId="77777777" w:rsidR="000A0BF5" w:rsidRPr="000A0BF5" w:rsidRDefault="000A0BF5" w:rsidP="00A71A1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You have been divided into small teams within your group. Select one of the following types of business and produce the task below.</w:t>
      </w:r>
    </w:p>
    <w:p w14:paraId="141C12DE" w14:textId="77777777" w:rsidR="000A0BF5" w:rsidRPr="000A0BF5" w:rsidRDefault="000A0BF5" w:rsidP="00A71A1F">
      <w:pPr>
        <w:rPr>
          <w:rFonts w:cs="Arial"/>
          <w:sz w:val="24"/>
        </w:rPr>
      </w:pPr>
    </w:p>
    <w:p w14:paraId="140C7876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Sole trader.</w:t>
      </w:r>
    </w:p>
    <w:p w14:paraId="3D7607FB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Partnership.</w:t>
      </w:r>
    </w:p>
    <w:p w14:paraId="741CFC1A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Limited company (PLC. Ltd.).</w:t>
      </w:r>
    </w:p>
    <w:p w14:paraId="17005C12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Not for profit organisations.</w:t>
      </w:r>
    </w:p>
    <w:p w14:paraId="03D8E44D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Community interest company (CIC).</w:t>
      </w:r>
    </w:p>
    <w:p w14:paraId="32BB1592" w14:textId="77777777" w:rsidR="000A0BF5" w:rsidRPr="000A0BF5" w:rsidRDefault="000A0BF5" w:rsidP="00A71A1F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 xml:space="preserve">Franchise. </w:t>
      </w:r>
    </w:p>
    <w:p w14:paraId="4E375356" w14:textId="77777777" w:rsidR="000A0BF5" w:rsidRPr="000A0BF5" w:rsidRDefault="000A0BF5" w:rsidP="00A71A1F">
      <w:pPr>
        <w:rPr>
          <w:rFonts w:cs="Arial"/>
          <w:sz w:val="24"/>
        </w:rPr>
      </w:pPr>
    </w:p>
    <w:p w14:paraId="3B84E727" w14:textId="77777777" w:rsidR="000A0BF5" w:rsidRPr="000A0BF5" w:rsidRDefault="000A0BF5" w:rsidP="00A71A1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Produce five slides in a presentation as follows.</w:t>
      </w:r>
    </w:p>
    <w:p w14:paraId="74A4A5FF" w14:textId="77777777" w:rsidR="000A0BF5" w:rsidRPr="000A0BF5" w:rsidRDefault="000A0BF5" w:rsidP="00A71A1F">
      <w:pPr>
        <w:rPr>
          <w:rFonts w:cs="Arial"/>
          <w:sz w:val="24"/>
        </w:rPr>
      </w:pPr>
    </w:p>
    <w:p w14:paraId="6B8117E1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1 – Title and team members.</w:t>
      </w:r>
    </w:p>
    <w:p w14:paraId="527DF079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2 – Introduction to the type of business.</w:t>
      </w:r>
    </w:p>
    <w:p w14:paraId="447F34CA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3 – The advantages of this type of business.</w:t>
      </w:r>
    </w:p>
    <w:p w14:paraId="5F18F343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4 – The disadvantages of this type of business.</w:t>
      </w:r>
    </w:p>
    <w:p w14:paraId="5B392EED" w14:textId="77777777" w:rsidR="000A0BF5" w:rsidRPr="000A0BF5" w:rsidRDefault="000A0BF5" w:rsidP="00A71A1F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Slide 5 – Summary and recommendations.</w:t>
      </w:r>
    </w:p>
    <w:p w14:paraId="3BCA0EEB" w14:textId="77777777" w:rsidR="000A0BF5" w:rsidRPr="000A0BF5" w:rsidRDefault="000A0BF5" w:rsidP="00A71A1F">
      <w:pPr>
        <w:rPr>
          <w:rFonts w:cs="Arial"/>
          <w:sz w:val="24"/>
        </w:rPr>
      </w:pPr>
    </w:p>
    <w:p w14:paraId="51AB1886" w14:textId="77777777" w:rsidR="000A0BF5" w:rsidRPr="000A0BF5" w:rsidRDefault="000A0BF5" w:rsidP="00A71A1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A0BF5">
        <w:rPr>
          <w:rFonts w:ascii="Arial" w:hAnsi="Arial" w:cs="Arial"/>
        </w:rPr>
        <w:t>Present this to the rest of the group.</w:t>
      </w:r>
    </w:p>
    <w:p w14:paraId="2BD8ADA3" w14:textId="77777777" w:rsidR="000A0BF5" w:rsidRPr="000A0BF5" w:rsidRDefault="000A0BF5" w:rsidP="00110217">
      <w:pPr>
        <w:rPr>
          <w:rFonts w:cs="Arial"/>
          <w:sz w:val="24"/>
        </w:rPr>
      </w:pPr>
    </w:p>
    <w:p w14:paraId="328A21B4" w14:textId="77777777" w:rsidR="000A0BF5" w:rsidRPr="000A0BF5" w:rsidRDefault="000A0BF5" w:rsidP="00110217">
      <w:pPr>
        <w:rPr>
          <w:rFonts w:cs="Arial"/>
          <w:sz w:val="24"/>
        </w:rPr>
      </w:pPr>
    </w:p>
    <w:p w14:paraId="783BC7E9" w14:textId="77777777" w:rsidR="000A0BF5" w:rsidRPr="000A0BF5" w:rsidRDefault="000A0BF5" w:rsidP="00A402DF">
      <w:pPr>
        <w:pStyle w:val="Answer"/>
        <w:ind w:left="0"/>
        <w:rPr>
          <w:color w:val="FF0000"/>
          <w:sz w:val="24"/>
          <w:szCs w:val="24"/>
        </w:rPr>
      </w:pPr>
      <w:r w:rsidRPr="000A0BF5">
        <w:rPr>
          <w:color w:val="FF0000"/>
          <w:sz w:val="24"/>
          <w:szCs w:val="24"/>
        </w:rPr>
        <w:t>Learners will have provided a variety of answers depending on the type of business they choose to research and discuss. PP1 gives some background on business types to support this exercise.</w:t>
      </w:r>
    </w:p>
    <w:p w14:paraId="28712776" w14:textId="77777777" w:rsidR="000A0BF5" w:rsidRDefault="000A0BF5" w:rsidP="00446647">
      <w:pPr>
        <w:pStyle w:val="Answer"/>
        <w:ind w:left="0"/>
      </w:pPr>
    </w:p>
    <w:p w14:paraId="1803B06A" w14:textId="77777777" w:rsidR="000A0BF5" w:rsidRDefault="000A0BF5" w:rsidP="006E1028">
      <w:pPr>
        <w:pStyle w:val="Answer"/>
      </w:pPr>
    </w:p>
    <w:p w14:paraId="60937E1D" w14:textId="77777777" w:rsidR="000A0BF5" w:rsidRDefault="000A0BF5" w:rsidP="00A402DF">
      <w:pPr>
        <w:rPr>
          <w:rFonts w:cs="Arial"/>
          <w:szCs w:val="22"/>
        </w:rPr>
      </w:pPr>
    </w:p>
    <w:p w14:paraId="155A13CD" w14:textId="77777777" w:rsidR="000A0BF5" w:rsidRDefault="000A0BF5" w:rsidP="00474F67">
      <w:pPr>
        <w:rPr>
          <w:rFonts w:cs="Arial"/>
          <w:szCs w:val="22"/>
        </w:rPr>
      </w:pPr>
    </w:p>
    <w:p w14:paraId="3BB65D37" w14:textId="77777777" w:rsidR="000A0BF5" w:rsidRDefault="000A0BF5" w:rsidP="00474F67">
      <w:pPr>
        <w:rPr>
          <w:rFonts w:cs="Arial"/>
          <w:szCs w:val="22"/>
        </w:rPr>
      </w:pPr>
    </w:p>
    <w:p w14:paraId="5E22D43B" w14:textId="77777777" w:rsidR="000A0BF5" w:rsidRDefault="000A0BF5" w:rsidP="00AD179E">
      <w:pPr>
        <w:pStyle w:val="Answer"/>
        <w:tabs>
          <w:tab w:val="left" w:pos="2400"/>
        </w:tabs>
      </w:pPr>
      <w:r>
        <w:tab/>
      </w:r>
    </w:p>
    <w:p w14:paraId="6E33B040" w14:textId="77777777" w:rsidR="00474F67" w:rsidRDefault="00474F67" w:rsidP="00474F67">
      <w:pPr>
        <w:rPr>
          <w:rFonts w:cs="Arial"/>
          <w:szCs w:val="22"/>
        </w:rPr>
      </w:pPr>
    </w:p>
    <w:p w14:paraId="4FFD7611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717F4" w14:textId="77777777" w:rsidR="00BF1B51" w:rsidRDefault="00BF1B51">
      <w:pPr>
        <w:spacing w:before="0" w:after="0"/>
      </w:pPr>
      <w:r>
        <w:separator/>
      </w:r>
    </w:p>
  </w:endnote>
  <w:endnote w:type="continuationSeparator" w:id="0">
    <w:p w14:paraId="4579E300" w14:textId="77777777" w:rsidR="00BF1B51" w:rsidRDefault="00BF1B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8E96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0EC86E" wp14:editId="572BF28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5915A30" w14:textId="1DFAACEA" w:rsidR="009A2CD2" w:rsidRPr="006953AB" w:rsidRDefault="002D263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D263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43DCCB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0EC8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45915A30" w14:textId="1DFAACEA" w:rsidR="009A2CD2" w:rsidRPr="006953AB" w:rsidRDefault="002D263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D263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43DCCB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C05468B" wp14:editId="0170203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F0161" w14:textId="77777777" w:rsidR="00BF1B51" w:rsidRDefault="00BF1B51">
      <w:pPr>
        <w:spacing w:before="0" w:after="0"/>
      </w:pPr>
      <w:r>
        <w:separator/>
      </w:r>
    </w:p>
  </w:footnote>
  <w:footnote w:type="continuationSeparator" w:id="0">
    <w:p w14:paraId="6F73294E" w14:textId="77777777" w:rsidR="00BF1B51" w:rsidRDefault="00BF1B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400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9F831D8" wp14:editId="519CF75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006EFD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DCAD16E" wp14:editId="38D11B3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A5A1C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906250">
    <w:abstractNumId w:val="4"/>
  </w:num>
  <w:num w:numId="2" w16cid:durableId="1132091814">
    <w:abstractNumId w:val="16"/>
  </w:num>
  <w:num w:numId="3" w16cid:durableId="1875533464">
    <w:abstractNumId w:val="24"/>
  </w:num>
  <w:num w:numId="4" w16cid:durableId="624118339">
    <w:abstractNumId w:val="18"/>
  </w:num>
  <w:num w:numId="5" w16cid:durableId="651636199">
    <w:abstractNumId w:val="7"/>
  </w:num>
  <w:num w:numId="6" w16cid:durableId="335769093">
    <w:abstractNumId w:val="17"/>
  </w:num>
  <w:num w:numId="7" w16cid:durableId="1662195059">
    <w:abstractNumId w:val="7"/>
  </w:num>
  <w:num w:numId="8" w16cid:durableId="1469934073">
    <w:abstractNumId w:val="1"/>
  </w:num>
  <w:num w:numId="9" w16cid:durableId="714239517">
    <w:abstractNumId w:val="7"/>
    <w:lvlOverride w:ilvl="0">
      <w:startOverride w:val="1"/>
    </w:lvlOverride>
  </w:num>
  <w:num w:numId="10" w16cid:durableId="33701821">
    <w:abstractNumId w:val="19"/>
  </w:num>
  <w:num w:numId="11" w16cid:durableId="1797143105">
    <w:abstractNumId w:val="15"/>
  </w:num>
  <w:num w:numId="12" w16cid:durableId="442306646">
    <w:abstractNumId w:val="5"/>
  </w:num>
  <w:num w:numId="13" w16cid:durableId="497960540">
    <w:abstractNumId w:val="13"/>
  </w:num>
  <w:num w:numId="14" w16cid:durableId="266815186">
    <w:abstractNumId w:val="21"/>
  </w:num>
  <w:num w:numId="15" w16cid:durableId="1261640397">
    <w:abstractNumId w:val="11"/>
  </w:num>
  <w:num w:numId="16" w16cid:durableId="874273399">
    <w:abstractNumId w:val="6"/>
  </w:num>
  <w:num w:numId="17" w16cid:durableId="1999460578">
    <w:abstractNumId w:val="26"/>
  </w:num>
  <w:num w:numId="18" w16cid:durableId="1822772877">
    <w:abstractNumId w:val="27"/>
  </w:num>
  <w:num w:numId="19" w16cid:durableId="1553073716">
    <w:abstractNumId w:val="3"/>
  </w:num>
  <w:num w:numId="20" w16cid:durableId="1805809968">
    <w:abstractNumId w:val="2"/>
  </w:num>
  <w:num w:numId="21" w16cid:durableId="1274628302">
    <w:abstractNumId w:val="9"/>
  </w:num>
  <w:num w:numId="22" w16cid:durableId="213929178">
    <w:abstractNumId w:val="9"/>
    <w:lvlOverride w:ilvl="0">
      <w:startOverride w:val="1"/>
    </w:lvlOverride>
  </w:num>
  <w:num w:numId="23" w16cid:durableId="160586346">
    <w:abstractNumId w:val="25"/>
  </w:num>
  <w:num w:numId="24" w16cid:durableId="1713067718">
    <w:abstractNumId w:val="9"/>
    <w:lvlOverride w:ilvl="0">
      <w:startOverride w:val="1"/>
    </w:lvlOverride>
  </w:num>
  <w:num w:numId="25" w16cid:durableId="814109155">
    <w:abstractNumId w:val="9"/>
    <w:lvlOverride w:ilvl="0">
      <w:startOverride w:val="1"/>
    </w:lvlOverride>
  </w:num>
  <w:num w:numId="26" w16cid:durableId="230427461">
    <w:abstractNumId w:val="10"/>
  </w:num>
  <w:num w:numId="27" w16cid:durableId="1482455082">
    <w:abstractNumId w:val="22"/>
  </w:num>
  <w:num w:numId="28" w16cid:durableId="409163243">
    <w:abstractNumId w:val="9"/>
    <w:lvlOverride w:ilvl="0">
      <w:startOverride w:val="1"/>
    </w:lvlOverride>
  </w:num>
  <w:num w:numId="29" w16cid:durableId="996225217">
    <w:abstractNumId w:val="23"/>
  </w:num>
  <w:num w:numId="30" w16cid:durableId="1625379217">
    <w:abstractNumId w:val="9"/>
  </w:num>
  <w:num w:numId="31" w16cid:durableId="337469254">
    <w:abstractNumId w:val="9"/>
    <w:lvlOverride w:ilvl="0">
      <w:startOverride w:val="1"/>
    </w:lvlOverride>
  </w:num>
  <w:num w:numId="32" w16cid:durableId="914435718">
    <w:abstractNumId w:val="9"/>
    <w:lvlOverride w:ilvl="0">
      <w:startOverride w:val="1"/>
    </w:lvlOverride>
  </w:num>
  <w:num w:numId="33" w16cid:durableId="1149900297">
    <w:abstractNumId w:val="0"/>
  </w:num>
  <w:num w:numId="34" w16cid:durableId="837424371">
    <w:abstractNumId w:val="12"/>
  </w:num>
  <w:num w:numId="35" w16cid:durableId="1791587670">
    <w:abstractNumId w:val="20"/>
  </w:num>
  <w:num w:numId="36" w16cid:durableId="1430929685">
    <w:abstractNumId w:val="14"/>
  </w:num>
  <w:num w:numId="37" w16cid:durableId="1299412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F5"/>
    <w:rsid w:val="000033BD"/>
    <w:rsid w:val="0006059A"/>
    <w:rsid w:val="00082C62"/>
    <w:rsid w:val="000A0BF5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D2637"/>
    <w:rsid w:val="003127FD"/>
    <w:rsid w:val="00335FB8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1B5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558FE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32496"/>
  <w15:docId w15:val="{4C700157-0273-42B3-81E6-14847880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A0BF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D263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D2E917-E9DF-4924-8FA8-4421D56FE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9772C5-B202-43D2-AA8D-C4327702E5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74034-7AEA-4579-B421-8E56749E4A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43</Words>
  <Characters>830</Characters>
  <Application>Microsoft Office Word</Application>
  <DocSecurity>0</DocSecurity>
  <Lines>14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2025-11-17T23:03:00Z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